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CA7" w:rsidRDefault="000C0CA7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0C0CA7" w:rsidRDefault="000C0CA7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0C0CA7" w:rsidRDefault="000C0CA7" w:rsidP="008B020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p w:rsidR="000C0CA7" w:rsidRDefault="000C0CA7" w:rsidP="008B0201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0C0CA7">
        <w:tc>
          <w:tcPr>
            <w:tcW w:w="1384" w:type="dxa"/>
            <w:vMerge w:val="restart"/>
            <w:vAlign w:val="center"/>
          </w:tcPr>
          <w:p w:rsidR="000C0CA7" w:rsidRDefault="000C0CA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0C0CA7" w:rsidRDefault="000C0CA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0C0CA7" w:rsidRDefault="000C0CA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0C0CA7" w:rsidRDefault="000C0CA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0C0CA7" w:rsidRDefault="000C0CA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0C0CA7" w:rsidRDefault="000C0CA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0C0CA7" w:rsidRDefault="000C0CA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0C0CA7" w:rsidRDefault="000C0CA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0C0CA7" w:rsidRDefault="000C0CA7" w:rsidP="000215B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C0CA7">
        <w:tc>
          <w:tcPr>
            <w:tcW w:w="1384" w:type="dxa"/>
            <w:vMerge/>
            <w:vAlign w:val="center"/>
          </w:tcPr>
          <w:p w:rsidR="000C0CA7" w:rsidRDefault="000C0CA7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0C0CA7" w:rsidRDefault="000C0CA7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0C0CA7" w:rsidRPr="000215B5" w:rsidRDefault="000C0CA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C0CA7" w:rsidRPr="000215B5" w:rsidRDefault="000C0CA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0C0CA7" w:rsidRPr="000215B5" w:rsidRDefault="000C0CA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0C0CA7" w:rsidRPr="000215B5" w:rsidRDefault="000C0CA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0C0CA7" w:rsidRPr="000215B5" w:rsidRDefault="000C0CA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0C0CA7" w:rsidRPr="000215B5" w:rsidRDefault="000C0CA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0C0CA7" w:rsidRPr="000215B5" w:rsidRDefault="000C0CA7" w:rsidP="000215B5">
            <w:pPr>
              <w:jc w:val="center"/>
              <w:rPr>
                <w:sz w:val="20"/>
                <w:szCs w:val="20"/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0C0CA7" w:rsidRDefault="000C0CA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C0CA7" w:rsidRDefault="000C0CA7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0C0CA7" w:rsidRDefault="000C0CA7">
            <w:pPr>
              <w:rPr>
                <w:lang w:eastAsia="en-US"/>
              </w:rPr>
            </w:pPr>
          </w:p>
        </w:tc>
      </w:tr>
      <w:tr w:rsidR="000C0CA7">
        <w:trPr>
          <w:trHeight w:val="2447"/>
        </w:trPr>
        <w:tc>
          <w:tcPr>
            <w:tcW w:w="1384" w:type="dxa"/>
          </w:tcPr>
          <w:p w:rsidR="000C0CA7" w:rsidRPr="000215B5" w:rsidRDefault="000C0CA7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Грушев-ская Н.В.</w:t>
            </w:r>
          </w:p>
        </w:tc>
        <w:tc>
          <w:tcPr>
            <w:tcW w:w="1602" w:type="dxa"/>
          </w:tcPr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Заведу</w:t>
            </w:r>
            <w:r>
              <w:rPr>
                <w:color w:val="333333"/>
                <w:lang w:eastAsia="en-US"/>
              </w:rPr>
              <w:t>ющий МКДОУ «Еткульский детский сад</w:t>
            </w:r>
            <w:r w:rsidRPr="000215B5">
              <w:rPr>
                <w:color w:val="333333"/>
                <w:lang w:eastAsia="en-US"/>
              </w:rPr>
              <w:t xml:space="preserve"> «Одуванчик»</w:t>
            </w:r>
          </w:p>
        </w:tc>
        <w:tc>
          <w:tcPr>
            <w:tcW w:w="1079" w:type="dxa"/>
          </w:tcPr>
          <w:p w:rsidR="000C0CA7" w:rsidRDefault="000C0CA7" w:rsidP="000215B5">
            <w:pPr>
              <w:ind w:right="163"/>
              <w:jc w:val="center"/>
              <w:rPr>
                <w:lang w:eastAsia="en-US"/>
              </w:rPr>
            </w:pPr>
            <w:r w:rsidRPr="000215B5">
              <w:rPr>
                <w:sz w:val="20"/>
                <w:szCs w:val="20"/>
                <w:lang w:eastAsia="en-US"/>
              </w:rPr>
              <w:t>1</w:t>
            </w:r>
            <w:r w:rsidRPr="008B0201">
              <w:rPr>
                <w:lang w:eastAsia="en-US"/>
              </w:rPr>
              <w:t>)Ком-ната</w:t>
            </w:r>
            <w:r>
              <w:rPr>
                <w:lang w:eastAsia="en-US"/>
              </w:rPr>
              <w:t xml:space="preserve"> в квартире</w:t>
            </w:r>
          </w:p>
          <w:p w:rsidR="000C0CA7" w:rsidRDefault="000C0CA7" w:rsidP="009B4FF4">
            <w:pPr>
              <w:tabs>
                <w:tab w:val="left" w:pos="863"/>
              </w:tabs>
              <w:ind w:right="16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2) Жилой дом</w:t>
            </w:r>
          </w:p>
          <w:p w:rsidR="000C0CA7" w:rsidRPr="000215B5" w:rsidRDefault="000C0CA7" w:rsidP="000215B5">
            <w:pPr>
              <w:ind w:right="163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>3)Земельный учас-ток</w:t>
            </w:r>
          </w:p>
        </w:tc>
        <w:tc>
          <w:tcPr>
            <w:tcW w:w="1080" w:type="dxa"/>
          </w:tcPr>
          <w:p w:rsidR="000C0CA7" w:rsidRPr="000215B5" w:rsidRDefault="000C0CA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</w:t>
            </w:r>
            <w:r w:rsidRPr="000215B5">
              <w:rPr>
                <w:color w:val="333333"/>
                <w:lang w:eastAsia="en-US"/>
              </w:rPr>
              <w:t>бщая долевая</w:t>
            </w:r>
          </w:p>
          <w:p w:rsidR="000C0CA7" w:rsidRPr="000215B5" w:rsidRDefault="000C0CA7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0,34</w:t>
            </w:r>
          </w:p>
          <w:p w:rsidR="000C0CA7" w:rsidRPr="000215B5" w:rsidRDefault="000C0CA7">
            <w:pPr>
              <w:rPr>
                <w:color w:val="333333"/>
                <w:lang w:eastAsia="en-US"/>
              </w:rPr>
            </w:pPr>
          </w:p>
          <w:p w:rsidR="000C0CA7" w:rsidRPr="000215B5" w:rsidRDefault="000C0CA7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Общая долевая ½</w:t>
            </w:r>
          </w:p>
          <w:p w:rsidR="000C0CA7" w:rsidRPr="000215B5" w:rsidRDefault="000C0CA7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Общая долевая 1/2</w:t>
            </w:r>
          </w:p>
        </w:tc>
        <w:tc>
          <w:tcPr>
            <w:tcW w:w="1080" w:type="dxa"/>
          </w:tcPr>
          <w:p w:rsidR="000C0CA7" w:rsidRPr="000215B5" w:rsidRDefault="000C0CA7">
            <w:pPr>
              <w:rPr>
                <w:color w:val="333333"/>
                <w:lang w:eastAsia="en-US"/>
              </w:rPr>
            </w:pP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26</w:t>
            </w: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132,9</w:t>
            </w: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  <w:p w:rsidR="000C0CA7" w:rsidRPr="000215B5" w:rsidRDefault="000C0CA7" w:rsidP="00FF5631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1373</w:t>
            </w:r>
          </w:p>
        </w:tc>
        <w:tc>
          <w:tcPr>
            <w:tcW w:w="971" w:type="dxa"/>
          </w:tcPr>
          <w:p w:rsidR="000C0CA7" w:rsidRPr="000215B5" w:rsidRDefault="000C0CA7">
            <w:pPr>
              <w:rPr>
                <w:color w:val="333333"/>
                <w:lang w:eastAsia="en-US"/>
              </w:rPr>
            </w:pP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Россия</w:t>
            </w: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Россия</w:t>
            </w: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  <w:p w:rsidR="000C0CA7" w:rsidRPr="000215B5" w:rsidRDefault="000C0CA7" w:rsidP="00FF5631">
            <w:pPr>
              <w:rPr>
                <w:color w:val="333333"/>
                <w:lang w:eastAsia="en-US"/>
              </w:rPr>
            </w:pPr>
            <w:r w:rsidRPr="000215B5">
              <w:rPr>
                <w:color w:val="333333"/>
                <w:lang w:eastAsia="en-US"/>
              </w:rPr>
              <w:t>Россия</w:t>
            </w: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0C0CA7" w:rsidRDefault="000C0CA7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0C0CA7" w:rsidRPr="000215B5" w:rsidRDefault="000C0CA7" w:rsidP="000215B5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0C0CA7" w:rsidRDefault="000C0CA7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0C0CA7" w:rsidRPr="000215B5" w:rsidRDefault="000C0CA7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506529,37</w:t>
            </w:r>
          </w:p>
        </w:tc>
        <w:tc>
          <w:tcPr>
            <w:tcW w:w="1740" w:type="dxa"/>
          </w:tcPr>
          <w:p w:rsidR="000C0CA7" w:rsidRPr="000215B5" w:rsidRDefault="000C0CA7">
            <w:pPr>
              <w:rPr>
                <w:color w:val="333333"/>
                <w:lang w:val="en-US" w:eastAsia="en-US"/>
              </w:rPr>
            </w:pPr>
          </w:p>
        </w:tc>
      </w:tr>
    </w:tbl>
    <w:p w:rsidR="000C0CA7" w:rsidRDefault="000C0CA7" w:rsidP="008B0201">
      <w:pPr>
        <w:rPr>
          <w:color w:val="800000"/>
        </w:rPr>
      </w:pPr>
    </w:p>
    <w:p w:rsidR="000C0CA7" w:rsidRDefault="000C0CA7" w:rsidP="008B0201"/>
    <w:p w:rsidR="000C0CA7" w:rsidRDefault="000C0CA7" w:rsidP="008B0201"/>
    <w:p w:rsidR="000C0CA7" w:rsidRDefault="000C0CA7"/>
    <w:sectPr w:rsidR="000C0CA7" w:rsidSect="008B020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F076B"/>
    <w:multiLevelType w:val="hybridMultilevel"/>
    <w:tmpl w:val="26222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201"/>
    <w:rsid w:val="000215B5"/>
    <w:rsid w:val="000C0CA7"/>
    <w:rsid w:val="000D14BE"/>
    <w:rsid w:val="000D3B39"/>
    <w:rsid w:val="001133B7"/>
    <w:rsid w:val="001E2897"/>
    <w:rsid w:val="0031117E"/>
    <w:rsid w:val="0049502F"/>
    <w:rsid w:val="004A1387"/>
    <w:rsid w:val="0051021F"/>
    <w:rsid w:val="00593D23"/>
    <w:rsid w:val="005E326C"/>
    <w:rsid w:val="006124E0"/>
    <w:rsid w:val="006947E3"/>
    <w:rsid w:val="006D17EB"/>
    <w:rsid w:val="007A190A"/>
    <w:rsid w:val="008212D4"/>
    <w:rsid w:val="00855E6E"/>
    <w:rsid w:val="008B0201"/>
    <w:rsid w:val="009B4917"/>
    <w:rsid w:val="009B4FF4"/>
    <w:rsid w:val="00A04814"/>
    <w:rsid w:val="00AD0838"/>
    <w:rsid w:val="00B336C9"/>
    <w:rsid w:val="00BF0B3B"/>
    <w:rsid w:val="00C306EE"/>
    <w:rsid w:val="00C871C0"/>
    <w:rsid w:val="00CA60E9"/>
    <w:rsid w:val="00DB1CB3"/>
    <w:rsid w:val="00DD2F58"/>
    <w:rsid w:val="00F30084"/>
    <w:rsid w:val="00F43A33"/>
    <w:rsid w:val="00FD4DDE"/>
    <w:rsid w:val="00FF5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20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B020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B0201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63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1</Pages>
  <Words>131</Words>
  <Characters>752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2014-05-13T08:02:00Z</dcterms:created>
  <dcterms:modified xsi:type="dcterms:W3CDTF">2017-05-05T04:56:00Z</dcterms:modified>
</cp:coreProperties>
</file>